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2E70CAF4" w:rsidR="000972EF" w:rsidRPr="000972EF" w:rsidRDefault="00185ED6" w:rsidP="00185ED6">
            <w:pPr>
              <w:jc w:val="center"/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Holandský kachní pes/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Kooikerhondje</w:t>
            </w:r>
            <w:proofErr w:type="spellEnd"/>
          </w:p>
        </w:tc>
        <w:tc>
          <w:tcPr>
            <w:tcW w:w="4549" w:type="dxa"/>
          </w:tcPr>
          <w:p w14:paraId="7F02FD12" w14:textId="1B1C1214" w:rsidR="000972EF" w:rsidRPr="000972EF" w:rsidRDefault="00185ED6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noProof/>
                <w:sz w:val="36"/>
                <w:szCs w:val="48"/>
                <w:lang w:eastAsia="cs-CZ"/>
              </w:rPr>
              <w:drawing>
                <wp:inline distT="0" distB="0" distL="0" distR="0" wp14:anchorId="1EEE47FC" wp14:editId="7799D9B9">
                  <wp:extent cx="2438400" cy="1876425"/>
                  <wp:effectExtent l="0" t="0" r="0" b="9525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kooiker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187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6A6FB0" w14:paraId="0DBBDAB2" w14:textId="77777777" w:rsidTr="006A6FB0">
        <w:trPr>
          <w:trHeight w:val="873"/>
        </w:trPr>
        <w:tc>
          <w:tcPr>
            <w:tcW w:w="84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5C9765A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6FD977B2" w14:textId="4F9C3568" w:rsidR="000972EF" w:rsidRPr="00865185" w:rsidRDefault="00185ED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04D1D37D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00AB2493" w14:textId="4BA39E95" w:rsidR="000972EF" w:rsidRPr="00865185" w:rsidRDefault="0027236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40A6DDCA" w14:textId="71C4FE2B" w:rsidR="000972EF" w:rsidRPr="00865185" w:rsidRDefault="00185ED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949BCF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0C8C3290" w14:textId="54B08D13" w:rsidR="000972EF" w:rsidRPr="00865185" w:rsidRDefault="00185ED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 (PRA)</w:t>
            </w:r>
          </w:p>
        </w:tc>
        <w:tc>
          <w:tcPr>
            <w:tcW w:w="2075" w:type="dxa"/>
          </w:tcPr>
          <w:p w14:paraId="797C6F16" w14:textId="77777777" w:rsidR="000972EF" w:rsidRPr="00865185" w:rsidRDefault="000972EF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35BEA8B6" w14:textId="409664D6" w:rsidR="000972EF" w:rsidRPr="00865185" w:rsidRDefault="0027236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6E5B228F" w14:textId="4827BFDC" w:rsidR="000972EF" w:rsidRPr="00865185" w:rsidRDefault="00185ED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34A2F2DB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32AA9C87" w14:textId="615F2F54" w:rsidR="000972EF" w:rsidRPr="00865185" w:rsidRDefault="00185ED6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Anomálie oka kolií (CEA)</w:t>
            </w:r>
          </w:p>
        </w:tc>
        <w:tc>
          <w:tcPr>
            <w:tcW w:w="2075" w:type="dxa"/>
          </w:tcPr>
          <w:p w14:paraId="47B131AB" w14:textId="29867754" w:rsidR="000972EF" w:rsidRDefault="00185ED6" w:rsidP="00185ED6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r w:rsidR="00EE7003">
              <w:rPr>
                <w:rFonts w:ascii="Microsoft Sans Serif" w:hAnsi="Microsoft Sans Serif" w:cs="Microsoft Sans Serif"/>
                <w:sz w:val="22"/>
                <w:szCs w:val="32"/>
              </w:rPr>
              <w:t xml:space="preserve">1.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choroidální </w:t>
            </w:r>
            <w:proofErr w:type="gram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hypoplasie</w:t>
            </w:r>
            <w:proofErr w:type="gram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(CH)/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chorioretinální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gram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hypoplasie</w:t>
            </w:r>
            <w:proofErr w:type="gram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(CRD)</w:t>
            </w:r>
          </w:p>
          <w:p w14:paraId="5643C1EE" w14:textId="44C19259" w:rsidR="00185ED6" w:rsidRPr="00865185" w:rsidRDefault="00185ED6" w:rsidP="00185ED6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r w:rsidR="00EE7003">
              <w:rPr>
                <w:rFonts w:ascii="Microsoft Sans Serif" w:hAnsi="Microsoft Sans Serif" w:cs="Microsoft Sans Serif"/>
                <w:sz w:val="22"/>
                <w:szCs w:val="32"/>
              </w:rPr>
              <w:t>2.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kolobom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a jiné defekty (odchlípnutí sítnice, krvácení)</w:t>
            </w:r>
          </w:p>
        </w:tc>
        <w:tc>
          <w:tcPr>
            <w:tcW w:w="2075" w:type="dxa"/>
          </w:tcPr>
          <w:p w14:paraId="0073ADF8" w14:textId="7D8FDC32" w:rsidR="000972EF" w:rsidRPr="00865185" w:rsidRDefault="0027236D" w:rsidP="000972E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5412482E" w14:textId="77777777" w:rsidR="000D500D" w:rsidRDefault="000D500D" w:rsidP="000D500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CH/CRD Chov na zvážení (krýt s DNA testem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clear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  <w:p w14:paraId="5C67E892" w14:textId="77777777" w:rsidR="000D500D" w:rsidRDefault="000D500D" w:rsidP="000D500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0E5A2C9" w14:textId="19521D68" w:rsidR="00185ED6" w:rsidRPr="0027236D" w:rsidRDefault="000D500D" w:rsidP="000D500D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Ostatní NE</w:t>
            </w:r>
          </w:p>
        </w:tc>
      </w:tr>
    </w:tbl>
    <w:p w14:paraId="133789D8" w14:textId="254E871C" w:rsidR="006A6FB0" w:rsidRP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65FFE" w14:textId="77777777" w:rsidR="00D0173A" w:rsidRDefault="00D0173A" w:rsidP="000972EF">
      <w:pPr>
        <w:spacing w:after="0" w:line="240" w:lineRule="auto"/>
      </w:pPr>
      <w:r>
        <w:separator/>
      </w:r>
    </w:p>
  </w:endnote>
  <w:endnote w:type="continuationSeparator" w:id="0">
    <w:p w14:paraId="09AEE569" w14:textId="77777777" w:rsidR="00D0173A" w:rsidRDefault="00D0173A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420FF" w14:textId="77777777" w:rsidR="00D0173A" w:rsidRDefault="00D0173A" w:rsidP="000972EF">
      <w:pPr>
        <w:spacing w:after="0" w:line="240" w:lineRule="auto"/>
      </w:pPr>
      <w:r>
        <w:separator/>
      </w:r>
    </w:p>
  </w:footnote>
  <w:footnote w:type="continuationSeparator" w:id="0">
    <w:p w14:paraId="7252B2EA" w14:textId="77777777" w:rsidR="00D0173A" w:rsidRDefault="00D0173A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C7834"/>
    <w:multiLevelType w:val="hybridMultilevel"/>
    <w:tmpl w:val="5FAE0568"/>
    <w:lvl w:ilvl="0" w:tplc="95FC6260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7862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988"/>
    <w:rsid w:val="00050812"/>
    <w:rsid w:val="000972EF"/>
    <w:rsid w:val="000D34D8"/>
    <w:rsid w:val="000D500D"/>
    <w:rsid w:val="00161F3B"/>
    <w:rsid w:val="00185ED6"/>
    <w:rsid w:val="002206AC"/>
    <w:rsid w:val="0027236D"/>
    <w:rsid w:val="00301F39"/>
    <w:rsid w:val="00384979"/>
    <w:rsid w:val="00402988"/>
    <w:rsid w:val="004C1DA7"/>
    <w:rsid w:val="00655705"/>
    <w:rsid w:val="006A6FB0"/>
    <w:rsid w:val="007A315C"/>
    <w:rsid w:val="00865185"/>
    <w:rsid w:val="00A1193A"/>
    <w:rsid w:val="00A317E5"/>
    <w:rsid w:val="00C13DEF"/>
    <w:rsid w:val="00C36439"/>
    <w:rsid w:val="00CF199B"/>
    <w:rsid w:val="00D0173A"/>
    <w:rsid w:val="00D30FBD"/>
    <w:rsid w:val="00D44705"/>
    <w:rsid w:val="00DF609E"/>
    <w:rsid w:val="00EC16FC"/>
    <w:rsid w:val="00EE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2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4</TotalTime>
  <Pages>1</Pages>
  <Words>64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4</cp:revision>
  <dcterms:created xsi:type="dcterms:W3CDTF">2025-02-03T22:56:00Z</dcterms:created>
  <dcterms:modified xsi:type="dcterms:W3CDTF">2025-04-09T20:54:00Z</dcterms:modified>
</cp:coreProperties>
</file>